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617A9" w14:textId="77777777" w:rsidR="0036314B" w:rsidRDefault="001818C2">
      <w:pPr>
        <w:rPr>
          <w:rFonts w:ascii="Arial-BoldMT" w:hAnsi="Arial-BoldMT" w:cs="Arial-BoldMT"/>
          <w:b/>
          <w:bCs/>
          <w:color w:val="FF0000"/>
          <w:sz w:val="20"/>
          <w:szCs w:val="20"/>
        </w:rPr>
      </w:pPr>
      <w:bookmarkStart w:id="0" w:name="_GoBack"/>
      <w:bookmarkEnd w:id="0"/>
      <w:r w:rsidRPr="001818C2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 xml:space="preserve">Pořízení </w:t>
      </w:r>
      <w:r w:rsidR="00433F59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>Dvou elektromobilů</w:t>
      </w:r>
      <w:r w:rsidRPr="001818C2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 xml:space="preserve"> a vybavení</w:t>
      </w:r>
      <w:r w:rsidRPr="001818C2">
        <w:rPr>
          <w:rFonts w:ascii="Arial-BoldMT" w:hAnsi="Arial-BoldMT" w:cs="Arial-BoldMT"/>
          <w:b/>
          <w:bCs/>
          <w:color w:val="FF0000"/>
          <w:sz w:val="20"/>
          <w:szCs w:val="20"/>
        </w:rPr>
        <w:t xml:space="preserve"> </w:t>
      </w:r>
    </w:p>
    <w:p w14:paraId="2076E2BA" w14:textId="3808FB07" w:rsidR="00980308" w:rsidRDefault="007F283A">
      <w:r>
        <w:rPr>
          <w:rFonts w:ascii="Arial-BoldMT" w:hAnsi="Arial-BoldMT" w:cs="Arial-BoldMT"/>
          <w:b/>
          <w:bCs/>
          <w:sz w:val="20"/>
          <w:szCs w:val="20"/>
        </w:rPr>
        <w:t>Specifikace a požadavky</w:t>
      </w:r>
      <w:r w:rsidR="0036314B">
        <w:rPr>
          <w:rFonts w:ascii="Arial-BoldMT" w:hAnsi="Arial-BoldMT" w:cs="Arial-BoldMT"/>
          <w:b/>
          <w:bCs/>
          <w:sz w:val="20"/>
          <w:szCs w:val="20"/>
        </w:rPr>
        <w:t xml:space="preserve"> na minimální konfiguraci vozidel</w:t>
      </w:r>
      <w:r>
        <w:rPr>
          <w:rFonts w:ascii="Arial-BoldMT" w:hAnsi="Arial-BoldMT" w:cs="Arial-BoldMT"/>
          <w:b/>
          <w:bCs/>
          <w:sz w:val="20"/>
          <w:szCs w:val="20"/>
        </w:rPr>
        <w:t>:</w:t>
      </w:r>
    </w:p>
    <w:p w14:paraId="0BE4CC98" w14:textId="77777777" w:rsidR="007F283A" w:rsidRDefault="007F283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1985"/>
        <w:gridCol w:w="2546"/>
      </w:tblGrid>
      <w:tr w:rsidR="007F283A" w14:paraId="05A797D9" w14:textId="77777777" w:rsidTr="00362364">
        <w:tc>
          <w:tcPr>
            <w:tcW w:w="4531" w:type="dxa"/>
          </w:tcPr>
          <w:p w14:paraId="6389A095" w14:textId="77777777" w:rsidR="007F283A" w:rsidRDefault="007F283A"/>
        </w:tc>
        <w:tc>
          <w:tcPr>
            <w:tcW w:w="1985" w:type="dxa"/>
          </w:tcPr>
          <w:p w14:paraId="31E26B44" w14:textId="77777777" w:rsidR="007F283A" w:rsidRDefault="007F283A" w:rsidP="007258C4">
            <w:r>
              <w:t>Splňuje (A</w:t>
            </w:r>
            <w:r w:rsidR="007258C4">
              <w:t>N</w:t>
            </w:r>
            <w:r>
              <w:t>O/NE)</w:t>
            </w:r>
          </w:p>
        </w:tc>
        <w:tc>
          <w:tcPr>
            <w:tcW w:w="2546" w:type="dxa"/>
          </w:tcPr>
          <w:p w14:paraId="5639E233" w14:textId="77777777" w:rsidR="007F283A" w:rsidRDefault="007F283A" w:rsidP="008F43F5">
            <w:r>
              <w:t xml:space="preserve">Nesplňuje </w:t>
            </w:r>
            <w:r w:rsidR="008F43F5">
              <w:t xml:space="preserve">- </w:t>
            </w:r>
            <w:r>
              <w:t>důvod</w:t>
            </w:r>
          </w:p>
        </w:tc>
      </w:tr>
      <w:tr w:rsidR="003D71A9" w14:paraId="26243EF7" w14:textId="77777777" w:rsidTr="00362364">
        <w:tc>
          <w:tcPr>
            <w:tcW w:w="4531" w:type="dxa"/>
          </w:tcPr>
          <w:p w14:paraId="505B9F84" w14:textId="1B2F97F2" w:rsidR="003D71A9" w:rsidRPr="00362364" w:rsidRDefault="003D71A9" w:rsidP="0036236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362364">
              <w:rPr>
                <w:rFonts w:cstheme="minorHAnsi"/>
                <w:b/>
              </w:rPr>
              <w:t>Nové vozidlo typu N1</w:t>
            </w:r>
            <w:r w:rsidR="00362364" w:rsidRPr="00362364">
              <w:rPr>
                <w:rFonts w:cstheme="minorHAnsi"/>
                <w:b/>
              </w:rPr>
              <w:t xml:space="preserve"> </w:t>
            </w:r>
            <w:r w:rsidR="00260ADA" w:rsidRPr="00362364">
              <w:rPr>
                <w:rFonts w:cstheme="minorHAnsi"/>
                <w:b/>
              </w:rPr>
              <w:t>(do 3500</w:t>
            </w:r>
            <w:r w:rsidR="00EC497E" w:rsidRPr="00362364">
              <w:rPr>
                <w:rFonts w:cstheme="minorHAnsi"/>
                <w:b/>
              </w:rPr>
              <w:t xml:space="preserve"> </w:t>
            </w:r>
            <w:r w:rsidR="00260ADA" w:rsidRPr="00362364">
              <w:rPr>
                <w:rFonts w:cstheme="minorHAnsi"/>
                <w:b/>
              </w:rPr>
              <w:t>kg)</w:t>
            </w:r>
            <w:r w:rsidRPr="00362364">
              <w:rPr>
                <w:rFonts w:cstheme="minorHAnsi"/>
                <w:b/>
              </w:rPr>
              <w:t xml:space="preserve">, tovární značky </w:t>
            </w:r>
          </w:p>
        </w:tc>
        <w:tc>
          <w:tcPr>
            <w:tcW w:w="1985" w:type="dxa"/>
          </w:tcPr>
          <w:p w14:paraId="6603665D" w14:textId="77777777" w:rsidR="003D71A9" w:rsidRDefault="003D71A9" w:rsidP="007F283A"/>
        </w:tc>
        <w:tc>
          <w:tcPr>
            <w:tcW w:w="2546" w:type="dxa"/>
          </w:tcPr>
          <w:p w14:paraId="2B7AEEB4" w14:textId="77777777" w:rsidR="003D71A9" w:rsidRDefault="003D71A9" w:rsidP="007F283A"/>
        </w:tc>
      </w:tr>
      <w:tr w:rsidR="009070F2" w14:paraId="53633B68" w14:textId="77777777" w:rsidTr="00362364">
        <w:tc>
          <w:tcPr>
            <w:tcW w:w="4531" w:type="dxa"/>
          </w:tcPr>
          <w:p w14:paraId="07444850" w14:textId="47BB631E" w:rsidR="009070F2" w:rsidRPr="00362364" w:rsidRDefault="003D71A9" w:rsidP="00362364">
            <w:pPr>
              <w:jc w:val="both"/>
              <w:rPr>
                <w:rFonts w:cstheme="minorHAnsi"/>
                <w:b/>
              </w:rPr>
            </w:pPr>
            <w:r w:rsidRPr="00362364">
              <w:rPr>
                <w:rFonts w:cstheme="minorHAnsi"/>
                <w:b/>
              </w:rPr>
              <w:t>Nové vozidlo je nově vyrobené vozidlo, které dosud nebylo registrováno v České republice ani v jiném státě s výjimkou zkušebních či předváděcích účelů, v těchto případech nesmí doba registrace překročit 6 měsíců a zároveň nesmí mít najeto více, než 6 000 km.</w:t>
            </w:r>
          </w:p>
        </w:tc>
        <w:tc>
          <w:tcPr>
            <w:tcW w:w="1985" w:type="dxa"/>
          </w:tcPr>
          <w:p w14:paraId="6196CD72" w14:textId="77777777" w:rsidR="009070F2" w:rsidRDefault="009070F2" w:rsidP="007F283A"/>
        </w:tc>
        <w:tc>
          <w:tcPr>
            <w:tcW w:w="2546" w:type="dxa"/>
          </w:tcPr>
          <w:p w14:paraId="71548AF1" w14:textId="77777777" w:rsidR="009070F2" w:rsidRDefault="009070F2" w:rsidP="007F283A"/>
        </w:tc>
      </w:tr>
      <w:tr w:rsidR="003D71A9" w14:paraId="0B5C8246" w14:textId="77777777" w:rsidTr="00362364">
        <w:tc>
          <w:tcPr>
            <w:tcW w:w="4531" w:type="dxa"/>
          </w:tcPr>
          <w:p w14:paraId="42D9D906" w14:textId="77777777" w:rsidR="003D71A9" w:rsidRPr="003D71A9" w:rsidRDefault="003D71A9" w:rsidP="003D71A9">
            <w:pPr>
              <w:rPr>
                <w:rFonts w:ascii="ArialMT" w:hAnsi="ArialMT" w:cs="ArialMT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A679ADD" w14:textId="77777777" w:rsidR="003D71A9" w:rsidRDefault="003D71A9" w:rsidP="007F283A"/>
        </w:tc>
        <w:tc>
          <w:tcPr>
            <w:tcW w:w="2546" w:type="dxa"/>
          </w:tcPr>
          <w:p w14:paraId="33ACE867" w14:textId="77777777" w:rsidR="003D71A9" w:rsidRDefault="003D71A9" w:rsidP="007F283A"/>
        </w:tc>
      </w:tr>
      <w:tr w:rsidR="007F283A" w14:paraId="08CFA1DD" w14:textId="77777777" w:rsidTr="00362364">
        <w:tc>
          <w:tcPr>
            <w:tcW w:w="4531" w:type="dxa"/>
          </w:tcPr>
          <w:p w14:paraId="097900BB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1. motorizace:</w:t>
            </w:r>
          </w:p>
        </w:tc>
        <w:tc>
          <w:tcPr>
            <w:tcW w:w="1985" w:type="dxa"/>
          </w:tcPr>
          <w:p w14:paraId="021DAF73" w14:textId="77777777" w:rsidR="007F283A" w:rsidRDefault="007F283A" w:rsidP="007F283A"/>
        </w:tc>
        <w:tc>
          <w:tcPr>
            <w:tcW w:w="2546" w:type="dxa"/>
          </w:tcPr>
          <w:p w14:paraId="47E07404" w14:textId="77777777" w:rsidR="007F283A" w:rsidRDefault="007F283A" w:rsidP="007F283A"/>
        </w:tc>
      </w:tr>
      <w:tr w:rsidR="007F283A" w14:paraId="09A8CD36" w14:textId="77777777" w:rsidTr="00362364">
        <w:tc>
          <w:tcPr>
            <w:tcW w:w="4531" w:type="dxa"/>
          </w:tcPr>
          <w:p w14:paraId="20814EB0" w14:textId="09A033C5" w:rsidR="00F0124C" w:rsidRPr="00362364" w:rsidRDefault="00467A78" w:rsidP="00467A78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Elektromotor</w:t>
            </w:r>
          </w:p>
        </w:tc>
        <w:tc>
          <w:tcPr>
            <w:tcW w:w="1985" w:type="dxa"/>
          </w:tcPr>
          <w:p w14:paraId="1BB480A5" w14:textId="77777777" w:rsidR="007F283A" w:rsidRDefault="007F283A" w:rsidP="007F283A"/>
        </w:tc>
        <w:tc>
          <w:tcPr>
            <w:tcW w:w="2546" w:type="dxa"/>
          </w:tcPr>
          <w:p w14:paraId="76B7F116" w14:textId="77777777" w:rsidR="007F283A" w:rsidRDefault="007F283A" w:rsidP="007F283A"/>
        </w:tc>
      </w:tr>
      <w:tr w:rsidR="007F283A" w14:paraId="409673AF" w14:textId="77777777" w:rsidTr="00362364">
        <w:tc>
          <w:tcPr>
            <w:tcW w:w="4531" w:type="dxa"/>
          </w:tcPr>
          <w:p w14:paraId="2BD5399B" w14:textId="75A5DDC1"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Výkon motoru v kW min. 100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>kW</w:t>
            </w:r>
          </w:p>
        </w:tc>
        <w:tc>
          <w:tcPr>
            <w:tcW w:w="1985" w:type="dxa"/>
          </w:tcPr>
          <w:p w14:paraId="2E0FB07F" w14:textId="77777777" w:rsidR="007F283A" w:rsidRDefault="007F283A" w:rsidP="007F283A"/>
        </w:tc>
        <w:tc>
          <w:tcPr>
            <w:tcW w:w="2546" w:type="dxa"/>
          </w:tcPr>
          <w:p w14:paraId="2AF2D307" w14:textId="77777777" w:rsidR="007F283A" w:rsidRDefault="007F283A" w:rsidP="007F283A"/>
        </w:tc>
      </w:tr>
      <w:tr w:rsidR="007F283A" w14:paraId="19DF9A25" w14:textId="77777777" w:rsidTr="00362364">
        <w:tc>
          <w:tcPr>
            <w:tcW w:w="4531" w:type="dxa"/>
          </w:tcPr>
          <w:p w14:paraId="66E0C6A1" w14:textId="1C632EFD" w:rsidR="007F283A" w:rsidRPr="00362364" w:rsidRDefault="00467A78" w:rsidP="009E0B8A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Vy</w:t>
            </w:r>
            <w:r w:rsidR="00260ADA" w:rsidRPr="00362364">
              <w:rPr>
                <w:rFonts w:cstheme="minorHAnsi"/>
              </w:rPr>
              <w:t xml:space="preserve">užitelná kapacita baterie 48 kWh </w:t>
            </w:r>
          </w:p>
        </w:tc>
        <w:tc>
          <w:tcPr>
            <w:tcW w:w="1985" w:type="dxa"/>
          </w:tcPr>
          <w:p w14:paraId="58310852" w14:textId="77777777" w:rsidR="007F283A" w:rsidRDefault="007F283A" w:rsidP="007F283A"/>
        </w:tc>
        <w:tc>
          <w:tcPr>
            <w:tcW w:w="2546" w:type="dxa"/>
          </w:tcPr>
          <w:p w14:paraId="6C1918F7" w14:textId="77777777" w:rsidR="007F283A" w:rsidRDefault="007F283A" w:rsidP="007F283A"/>
        </w:tc>
      </w:tr>
      <w:tr w:rsidR="007F283A" w14:paraId="749E7A79" w14:textId="77777777" w:rsidTr="00362364">
        <w:tc>
          <w:tcPr>
            <w:tcW w:w="4531" w:type="dxa"/>
          </w:tcPr>
          <w:p w14:paraId="32292BD3" w14:textId="6416ABB0"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Typ</w:t>
            </w:r>
            <w:r w:rsidR="00260ADA" w:rsidRPr="00362364">
              <w:rPr>
                <w:rFonts w:cstheme="minorHAnsi"/>
              </w:rPr>
              <w:t xml:space="preserve"> palubní nabíječky min. AC 11 kW </w:t>
            </w:r>
          </w:p>
        </w:tc>
        <w:tc>
          <w:tcPr>
            <w:tcW w:w="1985" w:type="dxa"/>
          </w:tcPr>
          <w:p w14:paraId="708301D6" w14:textId="77777777" w:rsidR="007F283A" w:rsidRDefault="007F283A" w:rsidP="007F283A"/>
        </w:tc>
        <w:tc>
          <w:tcPr>
            <w:tcW w:w="2546" w:type="dxa"/>
          </w:tcPr>
          <w:p w14:paraId="6CEA53D1" w14:textId="77777777" w:rsidR="007F283A" w:rsidRDefault="007F283A" w:rsidP="007F283A"/>
        </w:tc>
      </w:tr>
      <w:tr w:rsidR="007F283A" w14:paraId="4DF6383F" w14:textId="77777777" w:rsidTr="00362364">
        <w:tc>
          <w:tcPr>
            <w:tcW w:w="4531" w:type="dxa"/>
          </w:tcPr>
          <w:p w14:paraId="7ECD7667" w14:textId="0141127A"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Typ</w:t>
            </w:r>
            <w:r w:rsidR="00260ADA" w:rsidRPr="00362364">
              <w:rPr>
                <w:rFonts w:cstheme="minorHAnsi"/>
              </w:rPr>
              <w:t xml:space="preserve"> palubní nabíječky min. DC 50 kW </w:t>
            </w:r>
          </w:p>
        </w:tc>
        <w:tc>
          <w:tcPr>
            <w:tcW w:w="1985" w:type="dxa"/>
          </w:tcPr>
          <w:p w14:paraId="2B4456C3" w14:textId="77777777" w:rsidR="007F283A" w:rsidRDefault="007F283A" w:rsidP="007F283A"/>
        </w:tc>
        <w:tc>
          <w:tcPr>
            <w:tcW w:w="2546" w:type="dxa"/>
          </w:tcPr>
          <w:p w14:paraId="77C14EBA" w14:textId="77777777" w:rsidR="007F283A" w:rsidRDefault="007F283A" w:rsidP="007F283A"/>
        </w:tc>
      </w:tr>
      <w:tr w:rsidR="007F283A" w14:paraId="5C7A6243" w14:textId="77777777" w:rsidTr="00362364">
        <w:tc>
          <w:tcPr>
            <w:tcW w:w="4531" w:type="dxa"/>
          </w:tcPr>
          <w:p w14:paraId="79D89A55" w14:textId="229B142D" w:rsidR="00467A78" w:rsidRPr="00362364" w:rsidRDefault="00260ADA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Celkové napětí baterie 400 V </w:t>
            </w:r>
            <w:r w:rsidR="00467A78" w:rsidRPr="00362364">
              <w:rPr>
                <w:rFonts w:cstheme="minorHAnsi"/>
              </w:rPr>
              <w:t xml:space="preserve"> </w:t>
            </w:r>
          </w:p>
        </w:tc>
        <w:tc>
          <w:tcPr>
            <w:tcW w:w="1985" w:type="dxa"/>
          </w:tcPr>
          <w:p w14:paraId="05A599BB" w14:textId="77777777" w:rsidR="007F283A" w:rsidRDefault="007F283A" w:rsidP="007F283A"/>
        </w:tc>
        <w:tc>
          <w:tcPr>
            <w:tcW w:w="2546" w:type="dxa"/>
          </w:tcPr>
          <w:p w14:paraId="3D074F4F" w14:textId="77777777" w:rsidR="00467A78" w:rsidRDefault="00467A78" w:rsidP="007F283A"/>
        </w:tc>
      </w:tr>
      <w:tr w:rsidR="00467A78" w14:paraId="75F12065" w14:textId="77777777" w:rsidTr="00362364">
        <w:tc>
          <w:tcPr>
            <w:tcW w:w="4531" w:type="dxa"/>
          </w:tcPr>
          <w:p w14:paraId="05450C94" w14:textId="3E4E868B" w:rsidR="00467A78" w:rsidRPr="00362364" w:rsidRDefault="00433F59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Emise CO2 dle WLTP g/km  0</w:t>
            </w:r>
          </w:p>
        </w:tc>
        <w:tc>
          <w:tcPr>
            <w:tcW w:w="1985" w:type="dxa"/>
          </w:tcPr>
          <w:p w14:paraId="45004017" w14:textId="77777777" w:rsidR="00467A78" w:rsidRDefault="00467A78" w:rsidP="007F283A"/>
        </w:tc>
        <w:tc>
          <w:tcPr>
            <w:tcW w:w="2546" w:type="dxa"/>
          </w:tcPr>
          <w:p w14:paraId="35A78048" w14:textId="77777777" w:rsidR="00467A78" w:rsidRDefault="00467A78" w:rsidP="007F283A"/>
        </w:tc>
      </w:tr>
      <w:tr w:rsidR="00433F59" w14:paraId="2CB7846F" w14:textId="77777777" w:rsidTr="00362364">
        <w:tc>
          <w:tcPr>
            <w:tcW w:w="4531" w:type="dxa"/>
          </w:tcPr>
          <w:p w14:paraId="18D87882" w14:textId="1760509F" w:rsidR="00433F59" w:rsidRPr="00362364" w:rsidRDefault="00433F59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Pohon předních kol </w:t>
            </w:r>
          </w:p>
        </w:tc>
        <w:tc>
          <w:tcPr>
            <w:tcW w:w="1985" w:type="dxa"/>
          </w:tcPr>
          <w:p w14:paraId="4393D9BC" w14:textId="77777777" w:rsidR="00433F59" w:rsidRDefault="00433F59" w:rsidP="007F283A"/>
        </w:tc>
        <w:tc>
          <w:tcPr>
            <w:tcW w:w="2546" w:type="dxa"/>
          </w:tcPr>
          <w:p w14:paraId="1A14D837" w14:textId="77777777" w:rsidR="00433F59" w:rsidRDefault="00433F59" w:rsidP="007F283A"/>
        </w:tc>
      </w:tr>
      <w:tr w:rsidR="00433F59" w14:paraId="65AEF639" w14:textId="77777777" w:rsidTr="00362364">
        <w:tc>
          <w:tcPr>
            <w:tcW w:w="4531" w:type="dxa"/>
          </w:tcPr>
          <w:p w14:paraId="26EE98A4" w14:textId="3345F34E" w:rsidR="00433F59" w:rsidRPr="00362364" w:rsidRDefault="00433F59" w:rsidP="00362364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Dojezd vozidla na ele</w:t>
            </w:r>
            <w:r w:rsidR="00260ADA" w:rsidRPr="00362364">
              <w:rPr>
                <w:rFonts w:cstheme="minorHAnsi"/>
              </w:rPr>
              <w:t xml:space="preserve">ktrický </w:t>
            </w:r>
            <w:r w:rsidRPr="00362364">
              <w:rPr>
                <w:rFonts w:cstheme="minorHAnsi"/>
              </w:rPr>
              <w:t>pohon dle WLTP min. 330</w:t>
            </w:r>
            <w:r w:rsidR="00362364">
              <w:rPr>
                <w:rFonts w:cstheme="minorHAnsi"/>
              </w:rPr>
              <w:t xml:space="preserve"> k</w:t>
            </w:r>
            <w:r w:rsidRPr="00362364">
              <w:rPr>
                <w:rFonts w:cstheme="minorHAnsi"/>
              </w:rPr>
              <w:t xml:space="preserve">m </w:t>
            </w:r>
          </w:p>
        </w:tc>
        <w:tc>
          <w:tcPr>
            <w:tcW w:w="1985" w:type="dxa"/>
          </w:tcPr>
          <w:p w14:paraId="2A629C47" w14:textId="77777777" w:rsidR="00433F59" w:rsidRDefault="00433F59" w:rsidP="007F283A"/>
        </w:tc>
        <w:tc>
          <w:tcPr>
            <w:tcW w:w="2546" w:type="dxa"/>
          </w:tcPr>
          <w:p w14:paraId="24121B53" w14:textId="77777777" w:rsidR="00433F59" w:rsidRDefault="00433F59" w:rsidP="007F283A"/>
        </w:tc>
      </w:tr>
      <w:tr w:rsidR="007F283A" w14:paraId="13DDCB2B" w14:textId="77777777" w:rsidTr="00362364">
        <w:tc>
          <w:tcPr>
            <w:tcW w:w="4531" w:type="dxa"/>
          </w:tcPr>
          <w:p w14:paraId="5E189900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70B28E15" w14:textId="77777777" w:rsidR="007F283A" w:rsidRDefault="007F283A" w:rsidP="007F283A"/>
        </w:tc>
        <w:tc>
          <w:tcPr>
            <w:tcW w:w="2546" w:type="dxa"/>
          </w:tcPr>
          <w:p w14:paraId="0D01A9DA" w14:textId="77777777" w:rsidR="007F283A" w:rsidRDefault="007F283A" w:rsidP="007F283A"/>
        </w:tc>
      </w:tr>
      <w:tr w:rsidR="007F283A" w14:paraId="146F6306" w14:textId="77777777" w:rsidTr="00362364">
        <w:tc>
          <w:tcPr>
            <w:tcW w:w="4531" w:type="dxa"/>
          </w:tcPr>
          <w:p w14:paraId="3EC7E239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2. rozměry:</w:t>
            </w:r>
          </w:p>
        </w:tc>
        <w:tc>
          <w:tcPr>
            <w:tcW w:w="1985" w:type="dxa"/>
          </w:tcPr>
          <w:p w14:paraId="153E87FD" w14:textId="77777777" w:rsidR="007F283A" w:rsidRDefault="007F283A" w:rsidP="007F283A"/>
        </w:tc>
        <w:tc>
          <w:tcPr>
            <w:tcW w:w="2546" w:type="dxa"/>
          </w:tcPr>
          <w:p w14:paraId="1AF3C23D" w14:textId="77777777" w:rsidR="007F283A" w:rsidRDefault="007F283A" w:rsidP="007F283A"/>
        </w:tc>
      </w:tr>
      <w:tr w:rsidR="007F283A" w14:paraId="68B1B760" w14:textId="77777777" w:rsidTr="00362364">
        <w:tc>
          <w:tcPr>
            <w:tcW w:w="4531" w:type="dxa"/>
          </w:tcPr>
          <w:p w14:paraId="10368DE3" w14:textId="1D93C749" w:rsidR="007F283A" w:rsidRDefault="00433F59" w:rsidP="00F0124C">
            <w:pPr>
              <w:pStyle w:val="Odstavecseseznamem"/>
              <w:numPr>
                <w:ilvl w:val="0"/>
                <w:numId w:val="3"/>
              </w:numPr>
            </w:pPr>
            <w:r>
              <w:t>Vnější délka max. 4760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985" w:type="dxa"/>
          </w:tcPr>
          <w:p w14:paraId="17EDF37E" w14:textId="77777777" w:rsidR="007F283A" w:rsidRDefault="007F283A" w:rsidP="007F283A"/>
        </w:tc>
        <w:tc>
          <w:tcPr>
            <w:tcW w:w="2546" w:type="dxa"/>
          </w:tcPr>
          <w:p w14:paraId="1EA2DAD4" w14:textId="77777777" w:rsidR="007F283A" w:rsidRDefault="007F283A" w:rsidP="007F283A"/>
        </w:tc>
      </w:tr>
      <w:tr w:rsidR="00433F59" w14:paraId="561420CC" w14:textId="77777777" w:rsidTr="00362364">
        <w:tc>
          <w:tcPr>
            <w:tcW w:w="4531" w:type="dxa"/>
          </w:tcPr>
          <w:p w14:paraId="6AECB88A" w14:textId="49510E17"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Vnější šířka (bez zrcátek) max. 1860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985" w:type="dxa"/>
          </w:tcPr>
          <w:p w14:paraId="1670807E" w14:textId="77777777" w:rsidR="00433F59" w:rsidRDefault="00433F59" w:rsidP="007F283A"/>
        </w:tc>
        <w:tc>
          <w:tcPr>
            <w:tcW w:w="2546" w:type="dxa"/>
          </w:tcPr>
          <w:p w14:paraId="74FE2D13" w14:textId="77777777" w:rsidR="00433F59" w:rsidRDefault="00433F59" w:rsidP="007F283A"/>
        </w:tc>
      </w:tr>
      <w:tr w:rsidR="00433F59" w14:paraId="33809A6E" w14:textId="77777777" w:rsidTr="00362364">
        <w:tc>
          <w:tcPr>
            <w:tcW w:w="4531" w:type="dxa"/>
          </w:tcPr>
          <w:p w14:paraId="75B8DEE1" w14:textId="485C22BA" w:rsidR="00433F59" w:rsidRDefault="00433F59" w:rsidP="00362364">
            <w:pPr>
              <w:pStyle w:val="Odstavecseseznamem"/>
              <w:numPr>
                <w:ilvl w:val="0"/>
                <w:numId w:val="3"/>
              </w:numPr>
            </w:pPr>
            <w:r>
              <w:t>Výška nezatíženého vozu včetně nástavby max. 1860</w:t>
            </w:r>
            <w:r w:rsidR="00362364">
              <w:t xml:space="preserve"> </w:t>
            </w:r>
            <w:r>
              <w:t>mm</w:t>
            </w:r>
            <w:r w:rsidR="00362364">
              <w:t xml:space="preserve"> </w:t>
            </w:r>
            <w:r w:rsidR="00FE15D1">
              <w:t>(bez střešního nosiče</w:t>
            </w:r>
          </w:p>
        </w:tc>
        <w:tc>
          <w:tcPr>
            <w:tcW w:w="1985" w:type="dxa"/>
          </w:tcPr>
          <w:p w14:paraId="504B63BF" w14:textId="77777777" w:rsidR="00433F59" w:rsidRDefault="00433F59" w:rsidP="007F283A"/>
        </w:tc>
        <w:tc>
          <w:tcPr>
            <w:tcW w:w="2546" w:type="dxa"/>
          </w:tcPr>
          <w:p w14:paraId="773E7E4F" w14:textId="77777777" w:rsidR="00433F59" w:rsidRDefault="00433F59" w:rsidP="007F283A"/>
        </w:tc>
      </w:tr>
      <w:tr w:rsidR="00433F59" w14:paraId="4E27C46B" w14:textId="77777777" w:rsidTr="00362364">
        <w:tc>
          <w:tcPr>
            <w:tcW w:w="4531" w:type="dxa"/>
          </w:tcPr>
          <w:p w14:paraId="4DC52B39" w14:textId="11AD2805"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Ložná plocha min. 3,9</w:t>
            </w:r>
            <w:r w:rsidR="00362364">
              <w:t xml:space="preserve"> </w:t>
            </w:r>
            <w:r>
              <w:t>m2</w:t>
            </w:r>
          </w:p>
        </w:tc>
        <w:tc>
          <w:tcPr>
            <w:tcW w:w="1985" w:type="dxa"/>
          </w:tcPr>
          <w:p w14:paraId="201801C0" w14:textId="77777777" w:rsidR="00433F59" w:rsidRDefault="00433F59" w:rsidP="007F283A"/>
        </w:tc>
        <w:tc>
          <w:tcPr>
            <w:tcW w:w="2546" w:type="dxa"/>
          </w:tcPr>
          <w:p w14:paraId="5407E6A2" w14:textId="77777777" w:rsidR="00433F59" w:rsidRDefault="00433F59" w:rsidP="007F283A"/>
        </w:tc>
      </w:tr>
      <w:tr w:rsidR="00433F59" w14:paraId="7253C403" w14:textId="77777777" w:rsidTr="00362364">
        <w:tc>
          <w:tcPr>
            <w:tcW w:w="4531" w:type="dxa"/>
          </w:tcPr>
          <w:p w14:paraId="542A4B1C" w14:textId="3AE4F141"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Užitečná hmotnost 610</w:t>
            </w:r>
            <w:r w:rsidR="00362364">
              <w:t xml:space="preserve"> </w:t>
            </w:r>
            <w:r>
              <w:t>kg</w:t>
            </w:r>
          </w:p>
        </w:tc>
        <w:tc>
          <w:tcPr>
            <w:tcW w:w="1985" w:type="dxa"/>
          </w:tcPr>
          <w:p w14:paraId="75905AF8" w14:textId="77777777" w:rsidR="00433F59" w:rsidRDefault="00433F59" w:rsidP="007F283A"/>
        </w:tc>
        <w:tc>
          <w:tcPr>
            <w:tcW w:w="2546" w:type="dxa"/>
          </w:tcPr>
          <w:p w14:paraId="3DFEC837" w14:textId="77777777" w:rsidR="00433F59" w:rsidRDefault="00433F59" w:rsidP="007F283A"/>
        </w:tc>
      </w:tr>
      <w:tr w:rsidR="00433F59" w14:paraId="1A3B1124" w14:textId="77777777" w:rsidTr="00362364">
        <w:tc>
          <w:tcPr>
            <w:tcW w:w="4531" w:type="dxa"/>
          </w:tcPr>
          <w:p w14:paraId="0BDD5797" w14:textId="7C080F3F"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Délka nákladového prostoru s možností min. 3400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985" w:type="dxa"/>
          </w:tcPr>
          <w:p w14:paraId="45760596" w14:textId="77777777" w:rsidR="00433F59" w:rsidRDefault="00433F59" w:rsidP="007F283A"/>
        </w:tc>
        <w:tc>
          <w:tcPr>
            <w:tcW w:w="2546" w:type="dxa"/>
          </w:tcPr>
          <w:p w14:paraId="5BC11B24" w14:textId="77777777" w:rsidR="00433F59" w:rsidRDefault="00433F59" w:rsidP="007F283A"/>
        </w:tc>
      </w:tr>
      <w:tr w:rsidR="00433F59" w14:paraId="66541C43" w14:textId="77777777" w:rsidTr="00362364">
        <w:tc>
          <w:tcPr>
            <w:tcW w:w="4531" w:type="dxa"/>
          </w:tcPr>
          <w:p w14:paraId="1DC375AD" w14:textId="5C3DCC69"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Šířka mezi podběhy min. 1220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985" w:type="dxa"/>
          </w:tcPr>
          <w:p w14:paraId="6E862AC3" w14:textId="77777777" w:rsidR="00433F59" w:rsidRDefault="00433F59" w:rsidP="007F283A"/>
        </w:tc>
        <w:tc>
          <w:tcPr>
            <w:tcW w:w="2546" w:type="dxa"/>
          </w:tcPr>
          <w:p w14:paraId="2C236E88" w14:textId="77777777" w:rsidR="00433F59" w:rsidRDefault="00433F59" w:rsidP="007F283A"/>
        </w:tc>
      </w:tr>
      <w:tr w:rsidR="007F283A" w14:paraId="67C9E508" w14:textId="77777777" w:rsidTr="00362364">
        <w:tc>
          <w:tcPr>
            <w:tcW w:w="4531" w:type="dxa"/>
          </w:tcPr>
          <w:p w14:paraId="04D4DF35" w14:textId="77777777" w:rsidR="007F283A" w:rsidRPr="0093402F" w:rsidRDefault="007F283A" w:rsidP="007F283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58394FF" w14:textId="77777777" w:rsidR="007F283A" w:rsidRDefault="007F283A" w:rsidP="007F283A"/>
        </w:tc>
        <w:tc>
          <w:tcPr>
            <w:tcW w:w="2546" w:type="dxa"/>
          </w:tcPr>
          <w:p w14:paraId="53F7E2F0" w14:textId="77777777" w:rsidR="007F283A" w:rsidRDefault="007F283A" w:rsidP="007F283A"/>
        </w:tc>
      </w:tr>
      <w:tr w:rsidR="007F283A" w14:paraId="13D9B2E5" w14:textId="77777777" w:rsidTr="00362364">
        <w:tc>
          <w:tcPr>
            <w:tcW w:w="4531" w:type="dxa"/>
          </w:tcPr>
          <w:p w14:paraId="47644790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3. výbava:</w:t>
            </w:r>
          </w:p>
        </w:tc>
        <w:tc>
          <w:tcPr>
            <w:tcW w:w="1985" w:type="dxa"/>
          </w:tcPr>
          <w:p w14:paraId="6D1A291D" w14:textId="77777777" w:rsidR="007F283A" w:rsidRDefault="007F283A" w:rsidP="007F283A"/>
        </w:tc>
        <w:tc>
          <w:tcPr>
            <w:tcW w:w="2546" w:type="dxa"/>
          </w:tcPr>
          <w:p w14:paraId="1FA83A85" w14:textId="77777777" w:rsidR="007F283A" w:rsidRDefault="007F283A" w:rsidP="007F283A"/>
        </w:tc>
      </w:tr>
      <w:tr w:rsidR="007F283A" w14:paraId="03BCAC01" w14:textId="77777777" w:rsidTr="00362364">
        <w:tc>
          <w:tcPr>
            <w:tcW w:w="4531" w:type="dxa"/>
          </w:tcPr>
          <w:p w14:paraId="21B0C5F9" w14:textId="3509FB4C"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Elektronický stabilizační systém (ESP či ESC), ABS</w:t>
            </w:r>
          </w:p>
        </w:tc>
        <w:tc>
          <w:tcPr>
            <w:tcW w:w="1985" w:type="dxa"/>
          </w:tcPr>
          <w:p w14:paraId="15A79F93" w14:textId="77777777" w:rsidR="007F283A" w:rsidRDefault="007F283A" w:rsidP="007F283A"/>
        </w:tc>
        <w:tc>
          <w:tcPr>
            <w:tcW w:w="2546" w:type="dxa"/>
          </w:tcPr>
          <w:p w14:paraId="5AA19421" w14:textId="77777777" w:rsidR="007F283A" w:rsidRDefault="007F283A" w:rsidP="007F283A"/>
        </w:tc>
      </w:tr>
      <w:tr w:rsidR="007F283A" w14:paraId="0BE33964" w14:textId="77777777" w:rsidTr="00362364">
        <w:tc>
          <w:tcPr>
            <w:tcW w:w="4531" w:type="dxa"/>
          </w:tcPr>
          <w:p w14:paraId="781F590F" w14:textId="5AFA688D"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lastRenderedPageBreak/>
              <w:t>Systém nouzového brždění E-call</w:t>
            </w:r>
          </w:p>
        </w:tc>
        <w:tc>
          <w:tcPr>
            <w:tcW w:w="1985" w:type="dxa"/>
          </w:tcPr>
          <w:p w14:paraId="65A88537" w14:textId="77777777" w:rsidR="007F283A" w:rsidRDefault="007F283A" w:rsidP="007F283A"/>
        </w:tc>
        <w:tc>
          <w:tcPr>
            <w:tcW w:w="2546" w:type="dxa"/>
          </w:tcPr>
          <w:p w14:paraId="0D0B770F" w14:textId="77777777" w:rsidR="007F283A" w:rsidRDefault="007F283A" w:rsidP="007F283A"/>
        </w:tc>
      </w:tr>
      <w:tr w:rsidR="007F283A" w14:paraId="1E87DFA5" w14:textId="77777777" w:rsidTr="00362364">
        <w:tc>
          <w:tcPr>
            <w:tcW w:w="4531" w:type="dxa"/>
          </w:tcPr>
          <w:p w14:paraId="271D7AFC" w14:textId="5389D02C"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Čelní airbag řidiče </w:t>
            </w:r>
          </w:p>
        </w:tc>
        <w:tc>
          <w:tcPr>
            <w:tcW w:w="1985" w:type="dxa"/>
          </w:tcPr>
          <w:p w14:paraId="3103DE3B" w14:textId="77777777" w:rsidR="007F283A" w:rsidRDefault="007F283A" w:rsidP="007F283A"/>
        </w:tc>
        <w:tc>
          <w:tcPr>
            <w:tcW w:w="2546" w:type="dxa"/>
          </w:tcPr>
          <w:p w14:paraId="7C713840" w14:textId="77777777" w:rsidR="007F283A" w:rsidRDefault="007F283A" w:rsidP="007F283A"/>
        </w:tc>
      </w:tr>
      <w:tr w:rsidR="007F283A" w14:paraId="5094F58B" w14:textId="77777777" w:rsidTr="00362364">
        <w:tc>
          <w:tcPr>
            <w:tcW w:w="4531" w:type="dxa"/>
          </w:tcPr>
          <w:p w14:paraId="5D9B8219" w14:textId="690417DA"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Čelní airbag spolujezdce </w:t>
            </w:r>
          </w:p>
        </w:tc>
        <w:tc>
          <w:tcPr>
            <w:tcW w:w="1985" w:type="dxa"/>
          </w:tcPr>
          <w:p w14:paraId="31DAEC06" w14:textId="77777777" w:rsidR="007F283A" w:rsidRDefault="007F283A" w:rsidP="007F283A"/>
        </w:tc>
        <w:tc>
          <w:tcPr>
            <w:tcW w:w="2546" w:type="dxa"/>
          </w:tcPr>
          <w:p w14:paraId="369D6E15" w14:textId="77777777" w:rsidR="007F283A" w:rsidRDefault="007F283A" w:rsidP="007F283A"/>
        </w:tc>
      </w:tr>
      <w:tr w:rsidR="007F283A" w14:paraId="0A5A94DB" w14:textId="77777777" w:rsidTr="00362364">
        <w:tc>
          <w:tcPr>
            <w:tcW w:w="4531" w:type="dxa"/>
          </w:tcPr>
          <w:p w14:paraId="7D9CAE22" w14:textId="5D13E74D"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Zadní parkovací kamera </w:t>
            </w:r>
          </w:p>
        </w:tc>
        <w:tc>
          <w:tcPr>
            <w:tcW w:w="1985" w:type="dxa"/>
          </w:tcPr>
          <w:p w14:paraId="7ED149FB" w14:textId="77777777" w:rsidR="007F283A" w:rsidRDefault="007F283A" w:rsidP="007F283A"/>
        </w:tc>
        <w:tc>
          <w:tcPr>
            <w:tcW w:w="2546" w:type="dxa"/>
          </w:tcPr>
          <w:p w14:paraId="3E10174C" w14:textId="77777777" w:rsidR="007F283A" w:rsidRDefault="007F283A" w:rsidP="007F283A"/>
        </w:tc>
      </w:tr>
      <w:tr w:rsidR="007F283A" w14:paraId="5958A7DF" w14:textId="77777777" w:rsidTr="00362364">
        <w:tc>
          <w:tcPr>
            <w:tcW w:w="4531" w:type="dxa"/>
          </w:tcPr>
          <w:p w14:paraId="500D4BA8" w14:textId="5F9D5E65"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Deaktivace airbagu spolujezdce </w:t>
            </w:r>
          </w:p>
        </w:tc>
        <w:tc>
          <w:tcPr>
            <w:tcW w:w="1985" w:type="dxa"/>
          </w:tcPr>
          <w:p w14:paraId="291C4B6B" w14:textId="77777777" w:rsidR="007F283A" w:rsidRDefault="007F283A" w:rsidP="007F283A"/>
        </w:tc>
        <w:tc>
          <w:tcPr>
            <w:tcW w:w="2546" w:type="dxa"/>
          </w:tcPr>
          <w:p w14:paraId="3D86041D" w14:textId="77777777" w:rsidR="007F283A" w:rsidRDefault="007F283A" w:rsidP="007F283A"/>
        </w:tc>
      </w:tr>
      <w:tr w:rsidR="007F283A" w14:paraId="3D359674" w14:textId="77777777" w:rsidTr="00362364">
        <w:tc>
          <w:tcPr>
            <w:tcW w:w="4531" w:type="dxa"/>
          </w:tcPr>
          <w:p w14:paraId="392CFFF6" w14:textId="49D7C0F8"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Centrální zamykání s dálkovým s min. 2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 xml:space="preserve">ks plnohodnotného klíče </w:t>
            </w:r>
          </w:p>
        </w:tc>
        <w:tc>
          <w:tcPr>
            <w:tcW w:w="1985" w:type="dxa"/>
          </w:tcPr>
          <w:p w14:paraId="0E645411" w14:textId="77777777" w:rsidR="007F283A" w:rsidRDefault="007F283A" w:rsidP="007F283A"/>
        </w:tc>
        <w:tc>
          <w:tcPr>
            <w:tcW w:w="2546" w:type="dxa"/>
          </w:tcPr>
          <w:p w14:paraId="39F9BF88" w14:textId="77777777" w:rsidR="007F283A" w:rsidRDefault="007F283A" w:rsidP="007F283A"/>
        </w:tc>
      </w:tr>
      <w:tr w:rsidR="007F283A" w14:paraId="49CE5AC1" w14:textId="77777777" w:rsidTr="00362364">
        <w:tc>
          <w:tcPr>
            <w:tcW w:w="4531" w:type="dxa"/>
          </w:tcPr>
          <w:p w14:paraId="4BD9B602" w14:textId="60249098" w:rsidR="007F283A" w:rsidRPr="00362364" w:rsidRDefault="003B0370" w:rsidP="003B037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Přední mlhové světlomety </w:t>
            </w:r>
          </w:p>
        </w:tc>
        <w:tc>
          <w:tcPr>
            <w:tcW w:w="1985" w:type="dxa"/>
          </w:tcPr>
          <w:p w14:paraId="7A284AB5" w14:textId="77777777" w:rsidR="007F283A" w:rsidRDefault="007F283A" w:rsidP="007F283A"/>
        </w:tc>
        <w:tc>
          <w:tcPr>
            <w:tcW w:w="2546" w:type="dxa"/>
          </w:tcPr>
          <w:p w14:paraId="76C6F5BD" w14:textId="77777777" w:rsidR="007F283A" w:rsidRDefault="007F283A" w:rsidP="007F283A"/>
        </w:tc>
      </w:tr>
      <w:tr w:rsidR="00C40907" w14:paraId="0D475722" w14:textId="77777777" w:rsidTr="00362364">
        <w:tc>
          <w:tcPr>
            <w:tcW w:w="4531" w:type="dxa"/>
          </w:tcPr>
          <w:p w14:paraId="50EEC9D5" w14:textId="75CC0656" w:rsidR="00C40907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Sedadlo řidiče nastavitelné ve dvou směrech </w:t>
            </w:r>
          </w:p>
        </w:tc>
        <w:tc>
          <w:tcPr>
            <w:tcW w:w="1985" w:type="dxa"/>
          </w:tcPr>
          <w:p w14:paraId="73C1E2CB" w14:textId="77777777" w:rsidR="00C40907" w:rsidRDefault="00C40907" w:rsidP="007F283A"/>
        </w:tc>
        <w:tc>
          <w:tcPr>
            <w:tcW w:w="2546" w:type="dxa"/>
          </w:tcPr>
          <w:p w14:paraId="70266D98" w14:textId="77777777" w:rsidR="00C40907" w:rsidRDefault="00C40907" w:rsidP="007F283A"/>
        </w:tc>
      </w:tr>
      <w:tr w:rsidR="007F283A" w14:paraId="551DA6A0" w14:textId="77777777" w:rsidTr="00362364">
        <w:tc>
          <w:tcPr>
            <w:tcW w:w="4531" w:type="dxa"/>
          </w:tcPr>
          <w:p w14:paraId="5F8CC75D" w14:textId="2F1BF965"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Autorádio se zrcadlením telefonu </w:t>
            </w:r>
          </w:p>
        </w:tc>
        <w:tc>
          <w:tcPr>
            <w:tcW w:w="1985" w:type="dxa"/>
          </w:tcPr>
          <w:p w14:paraId="36C91A05" w14:textId="77777777" w:rsidR="007F283A" w:rsidRDefault="007F283A" w:rsidP="007F283A"/>
        </w:tc>
        <w:tc>
          <w:tcPr>
            <w:tcW w:w="2546" w:type="dxa"/>
          </w:tcPr>
          <w:p w14:paraId="5BF8067C" w14:textId="77777777" w:rsidR="007F283A" w:rsidRDefault="007F283A" w:rsidP="007F283A"/>
        </w:tc>
      </w:tr>
      <w:tr w:rsidR="007F283A" w14:paraId="3B30F6DD" w14:textId="77777777" w:rsidTr="00362364">
        <w:tc>
          <w:tcPr>
            <w:tcW w:w="4531" w:type="dxa"/>
          </w:tcPr>
          <w:p w14:paraId="6D8E3152" w14:textId="2767EEDE" w:rsidR="007F283A" w:rsidRPr="00362364" w:rsidRDefault="003B72E6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Disky kol – velikosti min. v palcích (u obou sad) </w:t>
            </w:r>
            <w:proofErr w:type="spellStart"/>
            <w:r w:rsidRPr="00362364">
              <w:rPr>
                <w:rFonts w:cstheme="minorHAnsi"/>
              </w:rPr>
              <w:t>Radius</w:t>
            </w:r>
            <w:proofErr w:type="spellEnd"/>
            <w:r w:rsidRPr="00362364">
              <w:rPr>
                <w:rFonts w:cstheme="minorHAnsi"/>
              </w:rPr>
              <w:t xml:space="preserve"> 16</w:t>
            </w:r>
          </w:p>
        </w:tc>
        <w:tc>
          <w:tcPr>
            <w:tcW w:w="1985" w:type="dxa"/>
          </w:tcPr>
          <w:p w14:paraId="030717E5" w14:textId="77777777" w:rsidR="007F283A" w:rsidRDefault="007F283A" w:rsidP="007F283A"/>
        </w:tc>
        <w:tc>
          <w:tcPr>
            <w:tcW w:w="2546" w:type="dxa"/>
          </w:tcPr>
          <w:p w14:paraId="422C5E78" w14:textId="77777777" w:rsidR="007F283A" w:rsidRDefault="007F283A" w:rsidP="007F283A"/>
        </w:tc>
      </w:tr>
      <w:tr w:rsidR="007F283A" w14:paraId="160C1A36" w14:textId="77777777" w:rsidTr="00362364">
        <w:tc>
          <w:tcPr>
            <w:tcW w:w="4531" w:type="dxa"/>
          </w:tcPr>
          <w:p w14:paraId="607B61E3" w14:textId="78B2BE25" w:rsidR="007F283A" w:rsidRPr="00362364" w:rsidRDefault="00F12653" w:rsidP="001818C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Plnohodnotné rezervní kolo </w:t>
            </w:r>
          </w:p>
        </w:tc>
        <w:tc>
          <w:tcPr>
            <w:tcW w:w="1985" w:type="dxa"/>
          </w:tcPr>
          <w:p w14:paraId="786726FD" w14:textId="77777777" w:rsidR="007F283A" w:rsidRDefault="007F283A" w:rsidP="007F283A"/>
        </w:tc>
        <w:tc>
          <w:tcPr>
            <w:tcW w:w="2546" w:type="dxa"/>
          </w:tcPr>
          <w:p w14:paraId="284FBCD6" w14:textId="77777777" w:rsidR="007F283A" w:rsidRDefault="007F283A" w:rsidP="007F283A"/>
        </w:tc>
      </w:tr>
      <w:tr w:rsidR="007F283A" w14:paraId="1980D9B3" w14:textId="77777777" w:rsidTr="00362364">
        <w:tc>
          <w:tcPr>
            <w:tcW w:w="4531" w:type="dxa"/>
          </w:tcPr>
          <w:p w14:paraId="6956537F" w14:textId="294EF212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Přezuto na celoročním </w:t>
            </w:r>
            <w:proofErr w:type="spellStart"/>
            <w:r w:rsidRPr="00362364">
              <w:rPr>
                <w:rFonts w:cstheme="minorHAnsi"/>
              </w:rPr>
              <w:t>pneu</w:t>
            </w:r>
            <w:proofErr w:type="spellEnd"/>
            <w:r w:rsidRPr="00362364">
              <w:rPr>
                <w:rFonts w:cstheme="minorHAnsi"/>
              </w:rPr>
              <w:t xml:space="preserve"> </w:t>
            </w:r>
            <w:r w:rsidR="00FE15D1" w:rsidRPr="00362364">
              <w:rPr>
                <w:rFonts w:cstheme="minorHAnsi"/>
              </w:rPr>
              <w:t>3PMSF</w:t>
            </w:r>
          </w:p>
        </w:tc>
        <w:tc>
          <w:tcPr>
            <w:tcW w:w="1985" w:type="dxa"/>
          </w:tcPr>
          <w:p w14:paraId="2FCE0CB9" w14:textId="77777777" w:rsidR="007F283A" w:rsidRDefault="007F283A" w:rsidP="007F283A"/>
        </w:tc>
        <w:tc>
          <w:tcPr>
            <w:tcW w:w="2546" w:type="dxa"/>
          </w:tcPr>
          <w:p w14:paraId="0ECAEA07" w14:textId="77777777" w:rsidR="007F283A" w:rsidRDefault="007F283A" w:rsidP="007F283A"/>
        </w:tc>
      </w:tr>
      <w:tr w:rsidR="007F283A" w14:paraId="2A2F7041" w14:textId="77777777" w:rsidTr="00362364">
        <w:tc>
          <w:tcPr>
            <w:tcW w:w="4531" w:type="dxa"/>
          </w:tcPr>
          <w:p w14:paraId="7F2C629E" w14:textId="4F219F89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Klimatizace </w:t>
            </w:r>
          </w:p>
        </w:tc>
        <w:tc>
          <w:tcPr>
            <w:tcW w:w="1985" w:type="dxa"/>
          </w:tcPr>
          <w:p w14:paraId="64D0493F" w14:textId="77777777" w:rsidR="007F283A" w:rsidRDefault="007F283A" w:rsidP="007F283A"/>
        </w:tc>
        <w:tc>
          <w:tcPr>
            <w:tcW w:w="2546" w:type="dxa"/>
          </w:tcPr>
          <w:p w14:paraId="2596EDD9" w14:textId="77777777" w:rsidR="007F283A" w:rsidRDefault="007F283A" w:rsidP="007F283A"/>
        </w:tc>
      </w:tr>
      <w:tr w:rsidR="006D06E0" w14:paraId="231A0FE4" w14:textId="77777777" w:rsidTr="00362364">
        <w:tc>
          <w:tcPr>
            <w:tcW w:w="4531" w:type="dxa"/>
          </w:tcPr>
          <w:p w14:paraId="0F2493BB" w14:textId="57F23C49" w:rsidR="006D06E0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Elektrické ovládání předních oken </w:t>
            </w:r>
          </w:p>
        </w:tc>
        <w:tc>
          <w:tcPr>
            <w:tcW w:w="1985" w:type="dxa"/>
          </w:tcPr>
          <w:p w14:paraId="094433E5" w14:textId="77777777" w:rsidR="006D06E0" w:rsidRDefault="006D06E0" w:rsidP="007F283A"/>
        </w:tc>
        <w:tc>
          <w:tcPr>
            <w:tcW w:w="2546" w:type="dxa"/>
          </w:tcPr>
          <w:p w14:paraId="18878C32" w14:textId="77777777" w:rsidR="006D06E0" w:rsidRDefault="006D06E0" w:rsidP="007F283A"/>
        </w:tc>
      </w:tr>
      <w:tr w:rsidR="007F283A" w14:paraId="058DAC56" w14:textId="77777777" w:rsidTr="00362364">
        <w:tc>
          <w:tcPr>
            <w:tcW w:w="4531" w:type="dxa"/>
          </w:tcPr>
          <w:p w14:paraId="78F23FF5" w14:textId="02FF9D7B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Nastavitelný volant</w:t>
            </w:r>
          </w:p>
        </w:tc>
        <w:tc>
          <w:tcPr>
            <w:tcW w:w="1985" w:type="dxa"/>
          </w:tcPr>
          <w:p w14:paraId="008C8BC0" w14:textId="77777777" w:rsidR="007F283A" w:rsidRDefault="007F283A" w:rsidP="007F283A"/>
        </w:tc>
        <w:tc>
          <w:tcPr>
            <w:tcW w:w="2546" w:type="dxa"/>
          </w:tcPr>
          <w:p w14:paraId="2AD9EE0A" w14:textId="77777777" w:rsidR="007F283A" w:rsidRDefault="007F283A" w:rsidP="007F283A"/>
        </w:tc>
      </w:tr>
      <w:tr w:rsidR="007F283A" w14:paraId="50CBE68C" w14:textId="77777777" w:rsidTr="00362364">
        <w:tc>
          <w:tcPr>
            <w:tcW w:w="4531" w:type="dxa"/>
          </w:tcPr>
          <w:p w14:paraId="27190EC9" w14:textId="4948D2B9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Převodovka automatická </w:t>
            </w:r>
          </w:p>
        </w:tc>
        <w:tc>
          <w:tcPr>
            <w:tcW w:w="1985" w:type="dxa"/>
          </w:tcPr>
          <w:p w14:paraId="0759054F" w14:textId="77777777" w:rsidR="007F283A" w:rsidRDefault="007F283A" w:rsidP="007F283A"/>
        </w:tc>
        <w:tc>
          <w:tcPr>
            <w:tcW w:w="2546" w:type="dxa"/>
          </w:tcPr>
          <w:p w14:paraId="7D2D6014" w14:textId="77777777" w:rsidR="007F283A" w:rsidRDefault="007F283A" w:rsidP="007F283A"/>
        </w:tc>
      </w:tr>
      <w:tr w:rsidR="007F283A" w14:paraId="3CB4B023" w14:textId="77777777" w:rsidTr="00362364">
        <w:tc>
          <w:tcPr>
            <w:tcW w:w="4531" w:type="dxa"/>
          </w:tcPr>
          <w:p w14:paraId="39587415" w14:textId="7B1F7828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Dešťoví senzor </w:t>
            </w:r>
          </w:p>
        </w:tc>
        <w:tc>
          <w:tcPr>
            <w:tcW w:w="1985" w:type="dxa"/>
          </w:tcPr>
          <w:p w14:paraId="116A20B3" w14:textId="77777777" w:rsidR="007F283A" w:rsidRDefault="007F283A" w:rsidP="007F283A"/>
        </w:tc>
        <w:tc>
          <w:tcPr>
            <w:tcW w:w="2546" w:type="dxa"/>
          </w:tcPr>
          <w:p w14:paraId="2F75290D" w14:textId="77777777" w:rsidR="007F283A" w:rsidRDefault="007F283A" w:rsidP="007F283A"/>
        </w:tc>
      </w:tr>
      <w:tr w:rsidR="007F283A" w14:paraId="5F5FF8FE" w14:textId="77777777" w:rsidTr="00362364">
        <w:tc>
          <w:tcPr>
            <w:tcW w:w="4531" w:type="dxa"/>
          </w:tcPr>
          <w:p w14:paraId="7AD61570" w14:textId="015188BA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Posilovač řízení </w:t>
            </w:r>
          </w:p>
        </w:tc>
        <w:tc>
          <w:tcPr>
            <w:tcW w:w="1985" w:type="dxa"/>
          </w:tcPr>
          <w:p w14:paraId="02016B05" w14:textId="77777777" w:rsidR="007F283A" w:rsidRDefault="007F283A" w:rsidP="007F283A"/>
        </w:tc>
        <w:tc>
          <w:tcPr>
            <w:tcW w:w="2546" w:type="dxa"/>
          </w:tcPr>
          <w:p w14:paraId="0B733FB7" w14:textId="77777777" w:rsidR="007F283A" w:rsidRDefault="007F283A" w:rsidP="007F283A"/>
        </w:tc>
      </w:tr>
      <w:tr w:rsidR="007F283A" w14:paraId="793A8406" w14:textId="77777777" w:rsidTr="00362364">
        <w:tc>
          <w:tcPr>
            <w:tcW w:w="4531" w:type="dxa"/>
          </w:tcPr>
          <w:p w14:paraId="7FE00ADE" w14:textId="2FF6F427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Obložení ložného prostou dřevem až ke stropu</w:t>
            </w:r>
          </w:p>
        </w:tc>
        <w:tc>
          <w:tcPr>
            <w:tcW w:w="1985" w:type="dxa"/>
          </w:tcPr>
          <w:p w14:paraId="510DD910" w14:textId="77777777" w:rsidR="007F283A" w:rsidRDefault="007F283A" w:rsidP="007F283A"/>
        </w:tc>
        <w:tc>
          <w:tcPr>
            <w:tcW w:w="2546" w:type="dxa"/>
          </w:tcPr>
          <w:p w14:paraId="1B4D22BE" w14:textId="77777777" w:rsidR="007F283A" w:rsidRDefault="007F283A" w:rsidP="007F283A"/>
        </w:tc>
      </w:tr>
      <w:tr w:rsidR="007F283A" w14:paraId="48C443E9" w14:textId="77777777" w:rsidTr="00362364">
        <w:tc>
          <w:tcPr>
            <w:tcW w:w="4531" w:type="dxa"/>
          </w:tcPr>
          <w:p w14:paraId="54E7D270" w14:textId="300158EF"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Gumové koberečky </w:t>
            </w:r>
          </w:p>
        </w:tc>
        <w:tc>
          <w:tcPr>
            <w:tcW w:w="1985" w:type="dxa"/>
          </w:tcPr>
          <w:p w14:paraId="5C81010E" w14:textId="77777777" w:rsidR="007F283A" w:rsidRDefault="007F283A" w:rsidP="007F283A"/>
        </w:tc>
        <w:tc>
          <w:tcPr>
            <w:tcW w:w="2546" w:type="dxa"/>
          </w:tcPr>
          <w:p w14:paraId="5C126547" w14:textId="77777777" w:rsidR="007F283A" w:rsidRDefault="007F283A" w:rsidP="007F283A"/>
        </w:tc>
      </w:tr>
      <w:tr w:rsidR="007F283A" w14:paraId="26F07BC1" w14:textId="77777777" w:rsidTr="00362364">
        <w:tc>
          <w:tcPr>
            <w:tcW w:w="4531" w:type="dxa"/>
          </w:tcPr>
          <w:p w14:paraId="2C6E29CC" w14:textId="3B4BEC3E" w:rsidR="00C21FAA" w:rsidRPr="00362364" w:rsidRDefault="00F12653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1X maják střešní, 2x zábleskové v přední a zadní částí vozu se zápisem do TP – oranžové </w:t>
            </w:r>
          </w:p>
        </w:tc>
        <w:tc>
          <w:tcPr>
            <w:tcW w:w="1985" w:type="dxa"/>
          </w:tcPr>
          <w:p w14:paraId="19463D05" w14:textId="77777777" w:rsidR="007F283A" w:rsidRDefault="007F283A" w:rsidP="007F283A"/>
        </w:tc>
        <w:tc>
          <w:tcPr>
            <w:tcW w:w="2546" w:type="dxa"/>
          </w:tcPr>
          <w:p w14:paraId="369FAE5A" w14:textId="77777777" w:rsidR="007F283A" w:rsidRDefault="007F283A" w:rsidP="007F283A"/>
        </w:tc>
      </w:tr>
      <w:tr w:rsidR="007F283A" w14:paraId="142896C4" w14:textId="77777777" w:rsidTr="00362364">
        <w:tc>
          <w:tcPr>
            <w:tcW w:w="4531" w:type="dxa"/>
          </w:tcPr>
          <w:p w14:paraId="72C85268" w14:textId="17831647" w:rsidR="007F283A" w:rsidRPr="00362364" w:rsidRDefault="00F12653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Potahy autosedaček řidiče i spolujezdce </w:t>
            </w:r>
            <w:r w:rsidR="00EA72E8" w:rsidRPr="00362364">
              <w:rPr>
                <w:rFonts w:cstheme="minorHAnsi"/>
              </w:rPr>
              <w:t xml:space="preserve">– vyjímatelné </w:t>
            </w:r>
          </w:p>
        </w:tc>
        <w:tc>
          <w:tcPr>
            <w:tcW w:w="1985" w:type="dxa"/>
          </w:tcPr>
          <w:p w14:paraId="0A0E61EF" w14:textId="77777777" w:rsidR="007F283A" w:rsidRDefault="007F283A" w:rsidP="007F283A"/>
        </w:tc>
        <w:tc>
          <w:tcPr>
            <w:tcW w:w="2546" w:type="dxa"/>
          </w:tcPr>
          <w:p w14:paraId="64CFD4EE" w14:textId="77777777" w:rsidR="007F283A" w:rsidRDefault="007F283A" w:rsidP="007F283A"/>
        </w:tc>
      </w:tr>
      <w:tr w:rsidR="007F283A" w14:paraId="4BAAAE98" w14:textId="77777777" w:rsidTr="00362364">
        <w:tc>
          <w:tcPr>
            <w:tcW w:w="4531" w:type="dxa"/>
          </w:tcPr>
          <w:p w14:paraId="742C8AAF" w14:textId="3D34232D" w:rsidR="007F283A" w:rsidRPr="00362364" w:rsidRDefault="00EA72E8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Nabíjecí kabely </w:t>
            </w:r>
            <w:r w:rsidR="00260ADA" w:rsidRPr="00362364">
              <w:rPr>
                <w:rFonts w:cstheme="minorHAnsi"/>
              </w:rPr>
              <w:t>(na 230</w:t>
            </w:r>
            <w:r w:rsidR="00362364">
              <w:rPr>
                <w:rFonts w:cstheme="minorHAnsi"/>
              </w:rPr>
              <w:t xml:space="preserve"> </w:t>
            </w:r>
            <w:r w:rsidR="00260ADA" w:rsidRPr="00362364">
              <w:rPr>
                <w:rFonts w:cstheme="minorHAnsi"/>
              </w:rPr>
              <w:t>V</w:t>
            </w:r>
            <w:r w:rsidR="00362364">
              <w:rPr>
                <w:rFonts w:cstheme="minorHAnsi"/>
              </w:rPr>
              <w:t> </w:t>
            </w:r>
            <w:r w:rsidR="00260ADA" w:rsidRPr="00362364">
              <w:rPr>
                <w:rFonts w:cstheme="minorHAnsi"/>
              </w:rPr>
              <w:t>11</w:t>
            </w:r>
            <w:r w:rsidR="00362364">
              <w:rPr>
                <w:rFonts w:cstheme="minorHAnsi"/>
              </w:rPr>
              <w:t xml:space="preserve"> </w:t>
            </w:r>
            <w:r w:rsidR="00260ADA" w:rsidRPr="00362364">
              <w:rPr>
                <w:rFonts w:cstheme="minorHAnsi"/>
              </w:rPr>
              <w:t xml:space="preserve">kW  AC, a DC kW 50) </w:t>
            </w:r>
          </w:p>
        </w:tc>
        <w:tc>
          <w:tcPr>
            <w:tcW w:w="1985" w:type="dxa"/>
          </w:tcPr>
          <w:p w14:paraId="6BD13F3A" w14:textId="77777777" w:rsidR="007F283A" w:rsidRDefault="007F283A" w:rsidP="007F283A"/>
        </w:tc>
        <w:tc>
          <w:tcPr>
            <w:tcW w:w="2546" w:type="dxa"/>
          </w:tcPr>
          <w:p w14:paraId="55738463" w14:textId="77777777" w:rsidR="007F283A" w:rsidRDefault="007F283A" w:rsidP="007F283A"/>
        </w:tc>
      </w:tr>
      <w:tr w:rsidR="007F283A" w14:paraId="79C7F0F5" w14:textId="77777777" w:rsidTr="00362364">
        <w:tc>
          <w:tcPr>
            <w:tcW w:w="4531" w:type="dxa"/>
          </w:tcPr>
          <w:p w14:paraId="6DF8D4E2" w14:textId="7BD76FBE" w:rsidR="007F283A" w:rsidRPr="00362364" w:rsidRDefault="00EA72E8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Povinná výbava dle </w:t>
            </w:r>
            <w:proofErr w:type="spellStart"/>
            <w:r w:rsidRPr="00362364">
              <w:rPr>
                <w:rFonts w:cstheme="minorHAnsi"/>
              </w:rPr>
              <w:t>vyhl</w:t>
            </w:r>
            <w:proofErr w:type="spellEnd"/>
            <w:r w:rsidRPr="00362364">
              <w:rPr>
                <w:rFonts w:cstheme="minorHAnsi"/>
              </w:rPr>
              <w:t xml:space="preserve">. 341/2014Sb. </w:t>
            </w:r>
          </w:p>
        </w:tc>
        <w:tc>
          <w:tcPr>
            <w:tcW w:w="1985" w:type="dxa"/>
          </w:tcPr>
          <w:p w14:paraId="7E0BCFDE" w14:textId="77777777" w:rsidR="007F283A" w:rsidRDefault="007F283A" w:rsidP="007F283A"/>
        </w:tc>
        <w:tc>
          <w:tcPr>
            <w:tcW w:w="2546" w:type="dxa"/>
          </w:tcPr>
          <w:p w14:paraId="26327BE6" w14:textId="77777777" w:rsidR="007F283A" w:rsidRDefault="007F283A" w:rsidP="007F283A"/>
        </w:tc>
      </w:tr>
      <w:tr w:rsidR="007F283A" w14:paraId="6567C91C" w14:textId="77777777" w:rsidTr="00362364">
        <w:tc>
          <w:tcPr>
            <w:tcW w:w="4531" w:type="dxa"/>
          </w:tcPr>
          <w:p w14:paraId="42730524" w14:textId="096D68B9" w:rsidR="007F283A" w:rsidRPr="00362364" w:rsidRDefault="00260ADA" w:rsidP="00E45D3F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Možnost nabíjení 230 V (ze standartní zásuvky)</w:t>
            </w:r>
          </w:p>
        </w:tc>
        <w:tc>
          <w:tcPr>
            <w:tcW w:w="1985" w:type="dxa"/>
          </w:tcPr>
          <w:p w14:paraId="5198FFA8" w14:textId="77777777" w:rsidR="007F283A" w:rsidRDefault="007F283A" w:rsidP="007F283A"/>
        </w:tc>
        <w:tc>
          <w:tcPr>
            <w:tcW w:w="2546" w:type="dxa"/>
          </w:tcPr>
          <w:p w14:paraId="7594B81B" w14:textId="77777777" w:rsidR="007F283A" w:rsidRDefault="007F283A" w:rsidP="007F283A"/>
        </w:tc>
      </w:tr>
      <w:tr w:rsidR="00E45D3F" w14:paraId="2C2EC1FF" w14:textId="77777777" w:rsidTr="00362364">
        <w:tc>
          <w:tcPr>
            <w:tcW w:w="4531" w:type="dxa"/>
          </w:tcPr>
          <w:p w14:paraId="261FB8FB" w14:textId="1BFD8C86" w:rsidR="00E45D3F" w:rsidRPr="00362364" w:rsidRDefault="00FE15D1" w:rsidP="00E45D3F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Integrovaný střešní nosič (</w:t>
            </w:r>
            <w:proofErr w:type="spellStart"/>
            <w:r w:rsidRPr="00362364">
              <w:rPr>
                <w:rFonts w:cstheme="minorHAnsi"/>
              </w:rPr>
              <w:t>hagusy</w:t>
            </w:r>
            <w:proofErr w:type="spellEnd"/>
            <w:r w:rsidRPr="00362364">
              <w:rPr>
                <w:rFonts w:cstheme="minorHAnsi"/>
              </w:rPr>
              <w:t>, zahrádka)</w:t>
            </w:r>
          </w:p>
        </w:tc>
        <w:tc>
          <w:tcPr>
            <w:tcW w:w="1985" w:type="dxa"/>
          </w:tcPr>
          <w:p w14:paraId="2A083ADE" w14:textId="77777777" w:rsidR="00E45D3F" w:rsidRDefault="00E45D3F" w:rsidP="007F283A"/>
        </w:tc>
        <w:tc>
          <w:tcPr>
            <w:tcW w:w="2546" w:type="dxa"/>
          </w:tcPr>
          <w:p w14:paraId="18C72DA5" w14:textId="77777777" w:rsidR="00E45D3F" w:rsidRDefault="00E45D3F" w:rsidP="007F283A"/>
        </w:tc>
      </w:tr>
      <w:tr w:rsidR="00E45D3F" w14:paraId="644CD80E" w14:textId="77777777" w:rsidTr="00362364">
        <w:tc>
          <w:tcPr>
            <w:tcW w:w="4531" w:type="dxa"/>
          </w:tcPr>
          <w:p w14:paraId="6DC844AA" w14:textId="262C6C3B" w:rsidR="00E45D3F" w:rsidRPr="00362364" w:rsidRDefault="00E45D3F" w:rsidP="00362364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FF2798" w14:textId="77777777" w:rsidR="00E45D3F" w:rsidRDefault="00E45D3F" w:rsidP="007F283A"/>
        </w:tc>
        <w:tc>
          <w:tcPr>
            <w:tcW w:w="2546" w:type="dxa"/>
          </w:tcPr>
          <w:p w14:paraId="759EB32E" w14:textId="77777777" w:rsidR="00E45D3F" w:rsidRDefault="00E45D3F" w:rsidP="007F283A"/>
        </w:tc>
      </w:tr>
      <w:tr w:rsidR="00E45D3F" w14:paraId="26A712D3" w14:textId="77777777" w:rsidTr="00362364">
        <w:tc>
          <w:tcPr>
            <w:tcW w:w="4531" w:type="dxa"/>
          </w:tcPr>
          <w:p w14:paraId="2F44EB9B" w14:textId="77777777" w:rsidR="00E45D3F" w:rsidRDefault="00E45D3F" w:rsidP="00E45D3F">
            <w:pPr>
              <w:pStyle w:val="Odstavecseseznamem"/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20F77DF" w14:textId="77777777" w:rsidR="00E45D3F" w:rsidRDefault="00E45D3F" w:rsidP="007F283A"/>
        </w:tc>
        <w:tc>
          <w:tcPr>
            <w:tcW w:w="2546" w:type="dxa"/>
          </w:tcPr>
          <w:p w14:paraId="26766255" w14:textId="77777777" w:rsidR="00E45D3F" w:rsidRDefault="00E45D3F" w:rsidP="007F283A"/>
        </w:tc>
      </w:tr>
      <w:tr w:rsidR="007F283A" w14:paraId="3534A4AE" w14:textId="77777777" w:rsidTr="00362364">
        <w:tc>
          <w:tcPr>
            <w:tcW w:w="4531" w:type="dxa"/>
          </w:tcPr>
          <w:p w14:paraId="599B2730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4. exteriér a interiér:</w:t>
            </w:r>
          </w:p>
        </w:tc>
        <w:tc>
          <w:tcPr>
            <w:tcW w:w="1985" w:type="dxa"/>
          </w:tcPr>
          <w:p w14:paraId="303B4B7C" w14:textId="77777777" w:rsidR="007F283A" w:rsidRDefault="007F283A" w:rsidP="007F283A"/>
        </w:tc>
        <w:tc>
          <w:tcPr>
            <w:tcW w:w="2546" w:type="dxa"/>
          </w:tcPr>
          <w:p w14:paraId="6DCB8EDD" w14:textId="77777777" w:rsidR="007F283A" w:rsidRDefault="007F283A" w:rsidP="007F283A"/>
        </w:tc>
      </w:tr>
      <w:tr w:rsidR="007F283A" w14:paraId="548870E4" w14:textId="77777777" w:rsidTr="00362364">
        <w:tc>
          <w:tcPr>
            <w:tcW w:w="4531" w:type="dxa"/>
          </w:tcPr>
          <w:p w14:paraId="3F9E6C5F" w14:textId="3AD91B14" w:rsidR="007F283A" w:rsidRPr="00362364" w:rsidRDefault="00EA72E8" w:rsidP="00EA72E8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Barva – Bílá </w:t>
            </w:r>
          </w:p>
        </w:tc>
        <w:tc>
          <w:tcPr>
            <w:tcW w:w="1985" w:type="dxa"/>
          </w:tcPr>
          <w:p w14:paraId="3BB04517" w14:textId="77777777" w:rsidR="007F283A" w:rsidRDefault="007F283A" w:rsidP="007F283A"/>
        </w:tc>
        <w:tc>
          <w:tcPr>
            <w:tcW w:w="2546" w:type="dxa"/>
          </w:tcPr>
          <w:p w14:paraId="74574F41" w14:textId="77777777" w:rsidR="007F283A" w:rsidRDefault="007F283A" w:rsidP="007F283A"/>
        </w:tc>
      </w:tr>
      <w:tr w:rsidR="00EA72E8" w14:paraId="38408E32" w14:textId="77777777" w:rsidTr="00362364">
        <w:tc>
          <w:tcPr>
            <w:tcW w:w="4531" w:type="dxa"/>
          </w:tcPr>
          <w:p w14:paraId="595C8700" w14:textId="043502D8" w:rsidR="00EA72E8" w:rsidRPr="00362364" w:rsidRDefault="00362364" w:rsidP="00EA72E8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Počet dveří min. </w:t>
            </w:r>
            <w:r w:rsidR="00EA72E8" w:rsidRPr="00362364">
              <w:rPr>
                <w:rFonts w:cstheme="minorHAnsi"/>
              </w:rPr>
              <w:t xml:space="preserve">4 </w:t>
            </w:r>
            <w:r w:rsidR="00C7599D" w:rsidRPr="00362364">
              <w:rPr>
                <w:rFonts w:cstheme="minorHAnsi"/>
              </w:rPr>
              <w:t xml:space="preserve">(dělené zadní dveře)  </w:t>
            </w:r>
          </w:p>
        </w:tc>
        <w:tc>
          <w:tcPr>
            <w:tcW w:w="1985" w:type="dxa"/>
          </w:tcPr>
          <w:p w14:paraId="4DB3FF37" w14:textId="77777777" w:rsidR="00EA72E8" w:rsidRDefault="00EA72E8" w:rsidP="007F283A"/>
        </w:tc>
        <w:tc>
          <w:tcPr>
            <w:tcW w:w="2546" w:type="dxa"/>
          </w:tcPr>
          <w:p w14:paraId="0D52B042" w14:textId="77777777" w:rsidR="00EA72E8" w:rsidRDefault="00EA72E8" w:rsidP="007F283A"/>
        </w:tc>
      </w:tr>
      <w:tr w:rsidR="00EA72E8" w14:paraId="6EF1D9AB" w14:textId="77777777" w:rsidTr="00362364">
        <w:tc>
          <w:tcPr>
            <w:tcW w:w="4531" w:type="dxa"/>
          </w:tcPr>
          <w:p w14:paraId="74E69E2E" w14:textId="00BACB46" w:rsidR="00EA72E8" w:rsidRPr="000A7D47" w:rsidRDefault="00EA72E8" w:rsidP="00362364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0A7D47">
              <w:rPr>
                <w:rFonts w:cstheme="minorHAnsi"/>
              </w:rPr>
              <w:t>Počet míst k sezení (včetně řidiče)  3</w:t>
            </w:r>
          </w:p>
        </w:tc>
        <w:tc>
          <w:tcPr>
            <w:tcW w:w="1985" w:type="dxa"/>
          </w:tcPr>
          <w:p w14:paraId="4E4F3B1A" w14:textId="77777777" w:rsidR="00EA72E8" w:rsidRDefault="00EA72E8" w:rsidP="007F283A"/>
        </w:tc>
        <w:tc>
          <w:tcPr>
            <w:tcW w:w="2546" w:type="dxa"/>
          </w:tcPr>
          <w:p w14:paraId="509B3FF7" w14:textId="77777777" w:rsidR="00EA72E8" w:rsidRDefault="00EA72E8" w:rsidP="007F283A"/>
        </w:tc>
      </w:tr>
      <w:tr w:rsidR="007F283A" w14:paraId="2A5D57B3" w14:textId="77777777" w:rsidTr="00362364">
        <w:tc>
          <w:tcPr>
            <w:tcW w:w="4531" w:type="dxa"/>
          </w:tcPr>
          <w:p w14:paraId="115FB379" w14:textId="07ABA1B1" w:rsidR="007F283A" w:rsidRPr="00362364" w:rsidRDefault="007F283A" w:rsidP="00C21FAA">
            <w:pPr>
              <w:rPr>
                <w:rFonts w:cstheme="minorHAnsi"/>
              </w:rPr>
            </w:pPr>
          </w:p>
        </w:tc>
        <w:tc>
          <w:tcPr>
            <w:tcW w:w="1985" w:type="dxa"/>
          </w:tcPr>
          <w:p w14:paraId="1F74D7DD" w14:textId="77777777" w:rsidR="007F283A" w:rsidRDefault="007F283A" w:rsidP="007F283A"/>
        </w:tc>
        <w:tc>
          <w:tcPr>
            <w:tcW w:w="2546" w:type="dxa"/>
          </w:tcPr>
          <w:p w14:paraId="608A07E2" w14:textId="77777777" w:rsidR="007F283A" w:rsidRDefault="007F283A" w:rsidP="007F283A"/>
        </w:tc>
      </w:tr>
      <w:tr w:rsidR="007F283A" w14:paraId="1B1BB35C" w14:textId="77777777" w:rsidTr="00362364">
        <w:tc>
          <w:tcPr>
            <w:tcW w:w="4531" w:type="dxa"/>
          </w:tcPr>
          <w:p w14:paraId="1A532F13" w14:textId="77777777"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Servis a záruky:</w:t>
            </w:r>
          </w:p>
        </w:tc>
        <w:tc>
          <w:tcPr>
            <w:tcW w:w="1985" w:type="dxa"/>
          </w:tcPr>
          <w:p w14:paraId="0441B676" w14:textId="77777777" w:rsidR="007F283A" w:rsidRDefault="007F283A" w:rsidP="007F283A"/>
        </w:tc>
        <w:tc>
          <w:tcPr>
            <w:tcW w:w="2546" w:type="dxa"/>
          </w:tcPr>
          <w:p w14:paraId="68017613" w14:textId="77777777" w:rsidR="007F283A" w:rsidRDefault="007F283A" w:rsidP="007F283A"/>
        </w:tc>
      </w:tr>
      <w:tr w:rsidR="007F283A" w14:paraId="1616984B" w14:textId="77777777" w:rsidTr="00362364">
        <w:tc>
          <w:tcPr>
            <w:tcW w:w="4531" w:type="dxa"/>
          </w:tcPr>
          <w:p w14:paraId="10BC9EF3" w14:textId="1914F5C1" w:rsidR="00EA72E8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Záruční servis – po dobu 5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>let nebo nájezdu 200</w:t>
            </w:r>
            <w:r w:rsidR="00362364">
              <w:rPr>
                <w:rFonts w:cstheme="minorHAnsi"/>
              </w:rPr>
              <w:t> </w:t>
            </w:r>
            <w:r w:rsidRPr="00362364">
              <w:rPr>
                <w:rFonts w:cstheme="minorHAnsi"/>
              </w:rPr>
              <w:t>000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 xml:space="preserve">km, následný pozáruční servis </w:t>
            </w:r>
          </w:p>
        </w:tc>
        <w:tc>
          <w:tcPr>
            <w:tcW w:w="1985" w:type="dxa"/>
          </w:tcPr>
          <w:p w14:paraId="2F2A918B" w14:textId="77777777" w:rsidR="007F283A" w:rsidRDefault="007F283A" w:rsidP="007F283A"/>
        </w:tc>
        <w:tc>
          <w:tcPr>
            <w:tcW w:w="2546" w:type="dxa"/>
          </w:tcPr>
          <w:p w14:paraId="0F1E3CFE" w14:textId="77777777" w:rsidR="007F283A" w:rsidRDefault="007F283A" w:rsidP="007F283A"/>
        </w:tc>
      </w:tr>
      <w:tr w:rsidR="007F283A" w14:paraId="0838B276" w14:textId="77777777" w:rsidTr="00362364">
        <w:tc>
          <w:tcPr>
            <w:tcW w:w="4531" w:type="dxa"/>
          </w:tcPr>
          <w:p w14:paraId="7BDD3BAD" w14:textId="79962312" w:rsidR="007F283A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Záruka na baterii 8 let nebo 160 000 km </w:t>
            </w:r>
          </w:p>
        </w:tc>
        <w:tc>
          <w:tcPr>
            <w:tcW w:w="1985" w:type="dxa"/>
          </w:tcPr>
          <w:p w14:paraId="71475228" w14:textId="77777777" w:rsidR="007F283A" w:rsidRDefault="007F283A" w:rsidP="007F283A"/>
        </w:tc>
        <w:tc>
          <w:tcPr>
            <w:tcW w:w="2546" w:type="dxa"/>
          </w:tcPr>
          <w:p w14:paraId="5827C18A" w14:textId="77777777" w:rsidR="007F283A" w:rsidRDefault="007F283A" w:rsidP="007F283A"/>
        </w:tc>
      </w:tr>
      <w:tr w:rsidR="005A2FFF" w14:paraId="184D2461" w14:textId="77777777" w:rsidTr="00362364">
        <w:tc>
          <w:tcPr>
            <w:tcW w:w="4531" w:type="dxa"/>
          </w:tcPr>
          <w:p w14:paraId="70369262" w14:textId="50A77C14" w:rsidR="005A2FFF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lastRenderedPageBreak/>
              <w:t xml:space="preserve">Záruka plné funkčnosti min. 5 let </w:t>
            </w:r>
          </w:p>
        </w:tc>
        <w:tc>
          <w:tcPr>
            <w:tcW w:w="1985" w:type="dxa"/>
          </w:tcPr>
          <w:p w14:paraId="789AC018" w14:textId="77777777" w:rsidR="005A2FFF" w:rsidRDefault="005A2FFF" w:rsidP="007F283A"/>
        </w:tc>
        <w:tc>
          <w:tcPr>
            <w:tcW w:w="2546" w:type="dxa"/>
          </w:tcPr>
          <w:p w14:paraId="63C85AB8" w14:textId="77777777" w:rsidR="005A2FFF" w:rsidRDefault="005A2FFF" w:rsidP="007F283A"/>
        </w:tc>
      </w:tr>
      <w:tr w:rsidR="00EA72E8" w14:paraId="023F4785" w14:textId="77777777" w:rsidTr="00362364">
        <w:tc>
          <w:tcPr>
            <w:tcW w:w="4531" w:type="dxa"/>
          </w:tcPr>
          <w:p w14:paraId="6F98DA5A" w14:textId="77777777" w:rsidR="00EA72E8" w:rsidRPr="00EA72E8" w:rsidRDefault="00EA72E8" w:rsidP="00EA72E8">
            <w:pPr>
              <w:pStyle w:val="Odstavecseseznamem"/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DAD66" w14:textId="77777777" w:rsidR="00EA72E8" w:rsidRDefault="00EA72E8" w:rsidP="007F283A"/>
        </w:tc>
        <w:tc>
          <w:tcPr>
            <w:tcW w:w="2546" w:type="dxa"/>
          </w:tcPr>
          <w:p w14:paraId="7FF201E2" w14:textId="77777777" w:rsidR="00EA72E8" w:rsidRDefault="00EA72E8" w:rsidP="007F283A"/>
        </w:tc>
      </w:tr>
    </w:tbl>
    <w:p w14:paraId="0B62556A" w14:textId="77777777" w:rsidR="007F283A" w:rsidRDefault="007F283A"/>
    <w:sectPr w:rsidR="007F2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9F320" w14:textId="77777777" w:rsidR="00260ADA" w:rsidRDefault="00260ADA" w:rsidP="00C6284B">
      <w:pPr>
        <w:spacing w:after="0" w:line="240" w:lineRule="auto"/>
      </w:pPr>
      <w:r>
        <w:separator/>
      </w:r>
    </w:p>
  </w:endnote>
  <w:endnote w:type="continuationSeparator" w:id="0">
    <w:p w14:paraId="063A7BCB" w14:textId="77777777" w:rsidR="00260ADA" w:rsidRDefault="00260ADA" w:rsidP="00C6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55137" w14:textId="77777777" w:rsidR="00260ADA" w:rsidRDefault="00260ADA" w:rsidP="00C6284B">
      <w:pPr>
        <w:spacing w:after="0" w:line="240" w:lineRule="auto"/>
      </w:pPr>
      <w:r>
        <w:separator/>
      </w:r>
    </w:p>
  </w:footnote>
  <w:footnote w:type="continuationSeparator" w:id="0">
    <w:p w14:paraId="76B67D5F" w14:textId="77777777" w:rsidR="00260ADA" w:rsidRDefault="00260ADA" w:rsidP="00C6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AEFC6" w14:textId="05DFC247" w:rsidR="00224596" w:rsidRDefault="00224596" w:rsidP="00224596">
    <w:pPr>
      <w:pStyle w:val="Zhlav"/>
    </w:pPr>
    <w:r>
      <w:rPr>
        <w:noProof/>
        <w:lang w:eastAsia="cs-CZ"/>
      </w:rPr>
      <w:drawing>
        <wp:inline distT="0" distB="0" distL="0" distR="0" wp14:anchorId="1DC7B295" wp14:editId="111ACA7C">
          <wp:extent cx="1256306" cy="436751"/>
          <wp:effectExtent l="0" t="0" r="1270" b="1905"/>
          <wp:docPr id="14" name="Obrázek 14" descr="C:\Users\petra.hecova\AppData\Local\Microsoft\Windows\Temporary Internet Files\Content.Outlook\336WVOAU\TSUB_obrys_podel kop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ra.hecova\AppData\Local\Microsoft\Windows\Temporary Internet Files\Content.Outlook\336WVOAU\TSUB_obrys_podel kop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894" cy="439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0ADA">
      <w:tab/>
    </w:r>
    <w:r>
      <w:tab/>
    </w:r>
    <w:r w:rsidR="00260ADA">
      <w:t>Příloha č. 2</w:t>
    </w:r>
  </w:p>
  <w:p w14:paraId="70AD3ED7" w14:textId="4150BBFC" w:rsidR="00224596" w:rsidRDefault="00224596" w:rsidP="00C6284B">
    <w:pPr>
      <w:pStyle w:val="Zhlav"/>
      <w:jc w:val="right"/>
    </w:pPr>
    <w:r w:rsidRPr="00AA4787">
      <w:rPr>
        <w:noProof/>
        <w:lang w:eastAsia="cs-CZ"/>
      </w:rPr>
      <w:drawing>
        <wp:inline distT="0" distB="0" distL="0" distR="0" wp14:anchorId="51489261" wp14:editId="452E0E0B">
          <wp:extent cx="5760720" cy="1261432"/>
          <wp:effectExtent l="0" t="0" r="0" b="0"/>
          <wp:docPr id="1" name="Obrázek 1" descr="\\domain.mu\userdata\jiri.michalcik\Desktop\NPO_banner_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omain.mu\userdata\jiri.michalcik\Desktop\NPO_banner_barv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72F5F"/>
    <w:multiLevelType w:val="hybridMultilevel"/>
    <w:tmpl w:val="3B86DE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64CA0"/>
    <w:multiLevelType w:val="hybridMultilevel"/>
    <w:tmpl w:val="CFD0F7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82861"/>
    <w:multiLevelType w:val="hybridMultilevel"/>
    <w:tmpl w:val="B84275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7A7"/>
    <w:multiLevelType w:val="hybridMultilevel"/>
    <w:tmpl w:val="F22874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2558F"/>
    <w:multiLevelType w:val="hybridMultilevel"/>
    <w:tmpl w:val="F6F0ED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51EAC"/>
    <w:multiLevelType w:val="hybridMultilevel"/>
    <w:tmpl w:val="37A06C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32DDE"/>
    <w:multiLevelType w:val="hybridMultilevel"/>
    <w:tmpl w:val="AD3A0E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7093E"/>
    <w:multiLevelType w:val="hybridMultilevel"/>
    <w:tmpl w:val="7E8A15A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EF466B"/>
    <w:multiLevelType w:val="hybridMultilevel"/>
    <w:tmpl w:val="F48C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A569A"/>
    <w:multiLevelType w:val="hybridMultilevel"/>
    <w:tmpl w:val="BFCA3F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4E"/>
    <w:rsid w:val="00094908"/>
    <w:rsid w:val="000A7D47"/>
    <w:rsid w:val="0014708C"/>
    <w:rsid w:val="001818C2"/>
    <w:rsid w:val="00224596"/>
    <w:rsid w:val="00260ADA"/>
    <w:rsid w:val="002F2FB1"/>
    <w:rsid w:val="00362364"/>
    <w:rsid w:val="0036314B"/>
    <w:rsid w:val="003B0370"/>
    <w:rsid w:val="003B72E6"/>
    <w:rsid w:val="003D71A9"/>
    <w:rsid w:val="00420F60"/>
    <w:rsid w:val="00433F59"/>
    <w:rsid w:val="004347B4"/>
    <w:rsid w:val="00467A78"/>
    <w:rsid w:val="00555CE8"/>
    <w:rsid w:val="00576C77"/>
    <w:rsid w:val="005A0814"/>
    <w:rsid w:val="005A2FFF"/>
    <w:rsid w:val="006114D9"/>
    <w:rsid w:val="00647DA5"/>
    <w:rsid w:val="006D06E0"/>
    <w:rsid w:val="007258C4"/>
    <w:rsid w:val="00791F5E"/>
    <w:rsid w:val="007F283A"/>
    <w:rsid w:val="00854924"/>
    <w:rsid w:val="008F43F5"/>
    <w:rsid w:val="009070F2"/>
    <w:rsid w:val="00980308"/>
    <w:rsid w:val="009C5C6E"/>
    <w:rsid w:val="009E0B8A"/>
    <w:rsid w:val="00A11C8B"/>
    <w:rsid w:val="00A56983"/>
    <w:rsid w:val="00B11B9F"/>
    <w:rsid w:val="00B25BF5"/>
    <w:rsid w:val="00B45682"/>
    <w:rsid w:val="00B46950"/>
    <w:rsid w:val="00C11D5B"/>
    <w:rsid w:val="00C21FAA"/>
    <w:rsid w:val="00C2724E"/>
    <w:rsid w:val="00C40907"/>
    <w:rsid w:val="00C6284B"/>
    <w:rsid w:val="00C7599D"/>
    <w:rsid w:val="00D9234E"/>
    <w:rsid w:val="00E45D3F"/>
    <w:rsid w:val="00E6199C"/>
    <w:rsid w:val="00EA72E8"/>
    <w:rsid w:val="00EC497E"/>
    <w:rsid w:val="00F0124C"/>
    <w:rsid w:val="00F12653"/>
    <w:rsid w:val="00F3655D"/>
    <w:rsid w:val="00FD44C9"/>
    <w:rsid w:val="00FE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3B7E"/>
  <w15:chartTrackingRefBased/>
  <w15:docId w15:val="{10B6C66D-AE38-4207-9808-643EB25C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F2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6284B"/>
  </w:style>
  <w:style w:type="paragraph" w:styleId="Zpat">
    <w:name w:val="footer"/>
    <w:basedOn w:val="Normln"/>
    <w:link w:val="Zpat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284B"/>
  </w:style>
  <w:style w:type="paragraph" w:styleId="Textbubliny">
    <w:name w:val="Balloon Text"/>
    <w:basedOn w:val="Normln"/>
    <w:link w:val="TextbublinyChar"/>
    <w:uiPriority w:val="99"/>
    <w:semiHidden/>
    <w:unhideWhenUsed/>
    <w:rsid w:val="008F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43F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F0124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6236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236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236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23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23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B957AAFC.dotm</Template>
  <TotalTime>0</TotalTime>
  <Pages>3</Pages>
  <Words>366</Words>
  <Characters>2161</Characters>
  <Application>Microsoft Office Word</Application>
  <DocSecurity>4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Hečová Petra, Ing.</dc:creator>
  <cp:keywords/>
  <dc:description/>
  <cp:lastModifiedBy>Hečová Petra, Ing.</cp:lastModifiedBy>
  <cp:revision>2</cp:revision>
  <cp:lastPrinted>2025-10-21T11:16:00Z</cp:lastPrinted>
  <dcterms:created xsi:type="dcterms:W3CDTF">2026-03-31T10:53:00Z</dcterms:created>
  <dcterms:modified xsi:type="dcterms:W3CDTF">2026-03-31T10:53:00Z</dcterms:modified>
</cp:coreProperties>
</file>